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93296" w14:textId="77777777" w:rsidR="009B4DE3" w:rsidRDefault="009B4DE3" w:rsidP="009B4DE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SHIREWODE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fl.1457)</w:t>
      </w:r>
    </w:p>
    <w:p w14:paraId="20F67E69" w14:textId="77777777" w:rsidR="009B4DE3" w:rsidRDefault="009B4DE3" w:rsidP="009B4DE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Coventry. Merchant.</w:t>
      </w:r>
    </w:p>
    <w:p w14:paraId="2B5C346C" w14:textId="77777777" w:rsidR="009B4DE3" w:rsidRDefault="009B4DE3" w:rsidP="009B4DE3">
      <w:pPr>
        <w:pStyle w:val="NoSpacing"/>
        <w:rPr>
          <w:rFonts w:cs="Times New Roman"/>
          <w:szCs w:val="24"/>
        </w:rPr>
      </w:pPr>
    </w:p>
    <w:p w14:paraId="0B53E882" w14:textId="77777777" w:rsidR="009B4DE3" w:rsidRDefault="009B4DE3" w:rsidP="009B4DE3">
      <w:pPr>
        <w:pStyle w:val="NoSpacing"/>
        <w:rPr>
          <w:rFonts w:cs="Times New Roman"/>
          <w:szCs w:val="24"/>
        </w:rPr>
      </w:pPr>
    </w:p>
    <w:p w14:paraId="2D0B6B77" w14:textId="77777777" w:rsidR="009B4DE3" w:rsidRDefault="009B4DE3" w:rsidP="009B4DE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Feb.1457</w:t>
      </w:r>
      <w:r>
        <w:rPr>
          <w:rFonts w:cs="Times New Roman"/>
          <w:szCs w:val="24"/>
        </w:rPr>
        <w:tab/>
        <w:t xml:space="preserve">Pardoned of all felonies, murders, trespasses, offences, </w:t>
      </w:r>
      <w:proofErr w:type="spellStart"/>
      <w:r>
        <w:rPr>
          <w:rFonts w:cs="Times New Roman"/>
          <w:szCs w:val="24"/>
        </w:rPr>
        <w:t>negligences</w:t>
      </w:r>
      <w:proofErr w:type="spellEnd"/>
      <w:r>
        <w:rPr>
          <w:rFonts w:cs="Times New Roman"/>
          <w:szCs w:val="24"/>
        </w:rPr>
        <w:t>,</w:t>
      </w:r>
    </w:p>
    <w:p w14:paraId="2A267C77" w14:textId="77777777" w:rsidR="009B4DE3" w:rsidRDefault="009B4DE3" w:rsidP="009B4DE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ignorances</w:t>
      </w:r>
      <w:proofErr w:type="spellEnd"/>
      <w:r>
        <w:rPr>
          <w:rFonts w:cs="Times New Roman"/>
          <w:szCs w:val="24"/>
        </w:rPr>
        <w:t xml:space="preserve"> and misdeeds.     (C.P.R. 1452-61 p.338)</w:t>
      </w:r>
    </w:p>
    <w:p w14:paraId="2181989B" w14:textId="77777777" w:rsidR="009B4DE3" w:rsidRDefault="009B4DE3" w:rsidP="009B4DE3">
      <w:pPr>
        <w:pStyle w:val="NoSpacing"/>
        <w:rPr>
          <w:rFonts w:cs="Times New Roman"/>
          <w:szCs w:val="24"/>
        </w:rPr>
      </w:pPr>
    </w:p>
    <w:p w14:paraId="03C82EB4" w14:textId="77777777" w:rsidR="009B4DE3" w:rsidRDefault="009B4DE3" w:rsidP="009B4DE3">
      <w:pPr>
        <w:pStyle w:val="NoSpacing"/>
        <w:rPr>
          <w:rFonts w:cs="Times New Roman"/>
          <w:szCs w:val="24"/>
        </w:rPr>
      </w:pPr>
    </w:p>
    <w:p w14:paraId="31B4724E" w14:textId="77777777" w:rsidR="009B4DE3" w:rsidRDefault="009B4DE3" w:rsidP="009B4DE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6 December 2023</w:t>
      </w:r>
    </w:p>
    <w:p w14:paraId="6FC2469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256C14" w14:textId="77777777" w:rsidR="009B4DE3" w:rsidRDefault="009B4DE3" w:rsidP="009139A6">
      <w:r>
        <w:separator/>
      </w:r>
    </w:p>
  </w:endnote>
  <w:endnote w:type="continuationSeparator" w:id="0">
    <w:p w14:paraId="7FBA4874" w14:textId="77777777" w:rsidR="009B4DE3" w:rsidRDefault="009B4DE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FB4F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18B1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4951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5F1EB1" w14:textId="77777777" w:rsidR="009B4DE3" w:rsidRDefault="009B4DE3" w:rsidP="009139A6">
      <w:r>
        <w:separator/>
      </w:r>
    </w:p>
  </w:footnote>
  <w:footnote w:type="continuationSeparator" w:id="0">
    <w:p w14:paraId="798E8395" w14:textId="77777777" w:rsidR="009B4DE3" w:rsidRDefault="009B4DE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8893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23E6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F659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DE3"/>
    <w:rsid w:val="000666E0"/>
    <w:rsid w:val="002510B7"/>
    <w:rsid w:val="005C130B"/>
    <w:rsid w:val="00826F5C"/>
    <w:rsid w:val="009139A6"/>
    <w:rsid w:val="009448BB"/>
    <w:rsid w:val="00947624"/>
    <w:rsid w:val="009B4DE3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11A5F2"/>
  <w15:chartTrackingRefBased/>
  <w15:docId w15:val="{07B7116C-263E-4B85-9659-8C0E48AFC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2023-12-06T22:13:00Z</dcterms:created>
  <dcterms:modified xsi:type="dcterms:W3CDTF">2023-12-06T22:14:00Z</dcterms:modified>
</cp:coreProperties>
</file>